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57C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4089A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34089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089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4089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4089A" w:rsidRPr="002B044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นางณัฏยา  จรัสฉิมพลีกุล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408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4089A" w:rsidRPr="009842C4" w:rsidRDefault="006C7B37" w:rsidP="0034089A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4089A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34089A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34089A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34089A" w:rsidRPr="009842C4" w:rsidRDefault="0034089A" w:rsidP="0034089A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34089A" w:rsidRPr="009842C4" w:rsidRDefault="0034089A" w:rsidP="0034089A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34089A" w:rsidRDefault="0034089A" w:rsidP="0034089A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3A7931">
        <w:trPr>
          <w:trHeight w:val="526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95"/>
            </w:tblGrid>
            <w:tr w:rsidR="00A155E3" w:rsidRPr="003B7C5A" w:rsidTr="006A468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BD3446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 ......... รายงาน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BD3446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รายงานสถิติที่นำเสนอผู้บริหาร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 .......... รายงาน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004F15" w:rsidRDefault="0034089A" w:rsidP="006A468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34089A" w:rsidRPr="009842C4" w:rsidRDefault="0034089A" w:rsidP="006A468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071298" w:rsidRDefault="002F054A" w:rsidP="00071298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17"/>
              <w:gridCol w:w="1276"/>
              <w:gridCol w:w="1134"/>
            </w:tblGrid>
            <w:tr w:rsidR="002F054A" w:rsidRPr="003B7C5A" w:rsidTr="003A7931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4089A" w:rsidRPr="003B7C5A" w:rsidTr="003A7931">
              <w:trPr>
                <w:trHeight w:val="1243"/>
                <w:jc w:val="center"/>
              </w:trPr>
              <w:tc>
                <w:tcPr>
                  <w:tcW w:w="4306" w:type="dxa"/>
                </w:tcPr>
                <w:p w:rsidR="0034089A" w:rsidRPr="009842C4" w:rsidRDefault="0034089A" w:rsidP="003408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993" w:type="dxa"/>
                </w:tcPr>
                <w:p w:rsidR="0034089A" w:rsidRPr="006A4683" w:rsidRDefault="0034089A" w:rsidP="006A468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A468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34089A" w:rsidRPr="0016151B" w:rsidRDefault="0034089A" w:rsidP="0016151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A468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BD3446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BD3446" w:rsidRDefault="00BD3446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BD3446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BD3446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16151B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0E41B0" w:rsidRDefault="000E41B0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มีการประชุมกับศูนย์สารสนเทศอุดมศึกษาเพื่อทบทวนและระบุข้อมูลที่จำเป็น และความต้องการสารสนเทศของกลุ่มตรวจสอบภายใน เพื่อให้ศูนย์สารสนเทศดำเนินการตามแผนการพัฒนาระบบ/ข้อมูสารสนเทศต่อไป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E41B0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E41B0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0E41B0" w:rsidP="000E41B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7129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FF" w:rsidRDefault="00FA10FF">
      <w:r>
        <w:separator/>
      </w:r>
    </w:p>
  </w:endnote>
  <w:endnote w:type="continuationSeparator" w:id="0">
    <w:p w:rsidR="00FA10FF" w:rsidRDefault="00FA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FF" w:rsidRDefault="00FA10FF">
      <w:r>
        <w:separator/>
      </w:r>
    </w:p>
  </w:footnote>
  <w:footnote w:type="continuationSeparator" w:id="0">
    <w:p w:rsidR="00FA10FF" w:rsidRDefault="00FA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85FC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85FC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4AE8"/>
    <w:rsid w:val="000539CC"/>
    <w:rsid w:val="00061364"/>
    <w:rsid w:val="00071298"/>
    <w:rsid w:val="0007652E"/>
    <w:rsid w:val="00086869"/>
    <w:rsid w:val="000A3286"/>
    <w:rsid w:val="000A32D9"/>
    <w:rsid w:val="000A5220"/>
    <w:rsid w:val="000A7481"/>
    <w:rsid w:val="000B61D2"/>
    <w:rsid w:val="000C06DC"/>
    <w:rsid w:val="000C3FE0"/>
    <w:rsid w:val="000D3B60"/>
    <w:rsid w:val="000D55E0"/>
    <w:rsid w:val="000D6395"/>
    <w:rsid w:val="000E41B0"/>
    <w:rsid w:val="000E60D4"/>
    <w:rsid w:val="00106E78"/>
    <w:rsid w:val="0012187F"/>
    <w:rsid w:val="00130734"/>
    <w:rsid w:val="00135353"/>
    <w:rsid w:val="00154194"/>
    <w:rsid w:val="0016151B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4D79"/>
    <w:rsid w:val="003346FD"/>
    <w:rsid w:val="00335345"/>
    <w:rsid w:val="00335C4D"/>
    <w:rsid w:val="0034089A"/>
    <w:rsid w:val="003430B3"/>
    <w:rsid w:val="00344219"/>
    <w:rsid w:val="0034641C"/>
    <w:rsid w:val="00356974"/>
    <w:rsid w:val="00370876"/>
    <w:rsid w:val="003722D8"/>
    <w:rsid w:val="00382C09"/>
    <w:rsid w:val="00382DD0"/>
    <w:rsid w:val="00385FC6"/>
    <w:rsid w:val="003A7931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2B6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A4683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3AF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27D"/>
    <w:rsid w:val="00BA1A21"/>
    <w:rsid w:val="00BB2E91"/>
    <w:rsid w:val="00BC4597"/>
    <w:rsid w:val="00BC5E9D"/>
    <w:rsid w:val="00BC746C"/>
    <w:rsid w:val="00BD3446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1B7C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58D6"/>
    <w:rsid w:val="00F06FE3"/>
    <w:rsid w:val="00F1013C"/>
    <w:rsid w:val="00F27EE1"/>
    <w:rsid w:val="00F31135"/>
    <w:rsid w:val="00F52E7F"/>
    <w:rsid w:val="00F57C29"/>
    <w:rsid w:val="00F63245"/>
    <w:rsid w:val="00F65C6A"/>
    <w:rsid w:val="00F73062"/>
    <w:rsid w:val="00F7458E"/>
    <w:rsid w:val="00F77139"/>
    <w:rsid w:val="00F777A5"/>
    <w:rsid w:val="00F800B7"/>
    <w:rsid w:val="00FA10FF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41F9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ABFD-886E-4E37-81C2-978E3583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86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4</cp:revision>
  <cp:lastPrinted>2019-05-22T08:30:00Z</cp:lastPrinted>
  <dcterms:created xsi:type="dcterms:W3CDTF">2019-05-16T04:49:00Z</dcterms:created>
  <dcterms:modified xsi:type="dcterms:W3CDTF">2019-06-11T09:20:00Z</dcterms:modified>
</cp:coreProperties>
</file>